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keepNext/>
        <w:spacing w:before="120" w:after="120" w:line="240" w:lineRule="auto"/>
        <w:jc w:val="center"/>
        <w:outlineLvl w:val="5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Söz_Ek_4__Mali_Teklif"/>
      <w:bookmarkStart w:id="2" w:name="_Toc233021557"/>
      <w:bookmarkEnd w:id="1"/>
      <w:r w:rsidRPr="00C82C17">
        <w:rPr>
          <w:rFonts w:ascii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br w:type="page"/>
        <w:t xml:space="preserve"> Mal Alımı İhaleleri İçin</w:t>
      </w:r>
    </w:p>
    <w:p w:rsidR="007E7306" w:rsidRPr="00C82C17" w:rsidRDefault="007E7306" w:rsidP="00C82C17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</w:p>
    <w:p w:rsidR="007E7306" w:rsidRPr="00C82C17" w:rsidRDefault="007E7306" w:rsidP="00C82C17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7E7306" w:rsidRPr="00C82C17" w:rsidRDefault="007E7306" w:rsidP="00C82C1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E7306" w:rsidRPr="00C82C17" w:rsidRDefault="007E7306" w:rsidP="00C82C1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7306" w:rsidRPr="00C82C17" w:rsidRDefault="007E7306" w:rsidP="00C82C1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Sözleşme başlığı</w:t>
      </w:r>
      <w:r w:rsidRPr="00C82C1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C82C17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7E7306" w:rsidRPr="00C82C17" w:rsidRDefault="007E7306" w:rsidP="00C82C1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Yayın referansı</w:t>
      </w:r>
      <w:r w:rsidRPr="00C82C1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C82C17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7E7306" w:rsidRPr="00C82C17" w:rsidRDefault="007E7306" w:rsidP="00C82C17">
      <w:pPr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İsteklinin adı</w:t>
      </w:r>
      <w:r w:rsidRPr="00C82C1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</w:r>
      <w:r w:rsidRPr="00C82C17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ab/>
        <w:t>:</w:t>
      </w:r>
      <w:r w:rsidRPr="00C82C17">
        <w:rPr>
          <w:rFonts w:ascii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7E7306" w:rsidRPr="00C82C17" w:rsidRDefault="007E7306" w:rsidP="00C82C17">
      <w:pPr>
        <w:spacing w:before="120" w:after="120" w:line="240" w:lineRule="auto"/>
        <w:outlineLvl w:val="0"/>
        <w:rPr>
          <w:rFonts w:ascii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7E7306" w:rsidRPr="009F387D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7E7306" w:rsidRPr="009F387D">
        <w:tc>
          <w:tcPr>
            <w:tcW w:w="786" w:type="dxa"/>
            <w:shd w:val="pct10" w:color="auto" w:fill="auto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Sıra</w:t>
            </w:r>
          </w:p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Toplam</w:t>
            </w:r>
          </w:p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(TL)</w:t>
            </w:r>
          </w:p>
        </w:tc>
      </w:tr>
      <w:tr w:rsidR="007E7306" w:rsidRPr="009F387D">
        <w:trPr>
          <w:trHeight w:val="397"/>
        </w:trPr>
        <w:tc>
          <w:tcPr>
            <w:tcW w:w="78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E7306" w:rsidRPr="009F387D">
        <w:trPr>
          <w:trHeight w:val="397"/>
        </w:trPr>
        <w:tc>
          <w:tcPr>
            <w:tcW w:w="78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E7306" w:rsidRPr="009F387D">
        <w:trPr>
          <w:trHeight w:val="397"/>
        </w:trPr>
        <w:tc>
          <w:tcPr>
            <w:tcW w:w="78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E7306" w:rsidRPr="009F387D">
        <w:trPr>
          <w:trHeight w:val="397"/>
        </w:trPr>
        <w:tc>
          <w:tcPr>
            <w:tcW w:w="78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E7306" w:rsidRPr="009F387D">
        <w:trPr>
          <w:trHeight w:val="397"/>
        </w:trPr>
        <w:tc>
          <w:tcPr>
            <w:tcW w:w="78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E7306" w:rsidRPr="009F387D">
        <w:trPr>
          <w:trHeight w:val="397"/>
        </w:trPr>
        <w:tc>
          <w:tcPr>
            <w:tcW w:w="786" w:type="dxa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7E7306" w:rsidRPr="00C82C17" w:rsidRDefault="007E7306" w:rsidP="00C82C1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E7306" w:rsidRPr="009F387D">
        <w:trPr>
          <w:trHeight w:val="397"/>
        </w:trPr>
        <w:tc>
          <w:tcPr>
            <w:tcW w:w="7929" w:type="dxa"/>
            <w:gridSpan w:val="4"/>
            <w:vAlign w:val="center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7E7306" w:rsidRPr="00C82C17" w:rsidRDefault="007E7306" w:rsidP="00C82C1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7E7306" w:rsidRPr="00C82C17" w:rsidRDefault="007E7306" w:rsidP="00C82C1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  <w:t>İsteklinin Kaşesi</w:t>
      </w: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tr-TR"/>
        </w:rPr>
        <w:t xml:space="preserve">  Yetkili İmza</w:t>
      </w: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7E7306" w:rsidRPr="00C82C17" w:rsidRDefault="007E7306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sectPr w:rsidR="007E7306" w:rsidRPr="00C82C17" w:rsidSect="00BB28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306" w:rsidRDefault="007E7306" w:rsidP="00C82C17">
      <w:pPr>
        <w:spacing w:after="0" w:line="240" w:lineRule="auto"/>
      </w:pPr>
      <w:r>
        <w:separator/>
      </w:r>
    </w:p>
  </w:endnote>
  <w:endnote w:type="continuationSeparator" w:id="0">
    <w:p w:rsidR="007E7306" w:rsidRDefault="007E730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306" w:rsidRDefault="007E7306" w:rsidP="00C82C17">
      <w:pPr>
        <w:spacing w:after="0" w:line="240" w:lineRule="auto"/>
      </w:pPr>
      <w:r>
        <w:separator/>
      </w:r>
    </w:p>
  </w:footnote>
  <w:footnote w:type="continuationSeparator" w:id="0">
    <w:p w:rsidR="007E7306" w:rsidRDefault="007E730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306" w:rsidRPr="000F36EC" w:rsidRDefault="007E7306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7E7306" w:rsidRDefault="007E730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C17"/>
    <w:rsid w:val="000F36EC"/>
    <w:rsid w:val="00367A9F"/>
    <w:rsid w:val="00487A42"/>
    <w:rsid w:val="005D63AD"/>
    <w:rsid w:val="007E7306"/>
    <w:rsid w:val="00957DA3"/>
    <w:rsid w:val="009F387D"/>
    <w:rsid w:val="00BB28E8"/>
    <w:rsid w:val="00C82C17"/>
    <w:rsid w:val="00CA1F78"/>
    <w:rsid w:val="00E3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E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C82C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2C17"/>
  </w:style>
  <w:style w:type="paragraph" w:styleId="Footer">
    <w:name w:val="footer"/>
    <w:basedOn w:val="Normal"/>
    <w:link w:val="Footer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82C17"/>
  </w:style>
  <w:style w:type="paragraph" w:styleId="BalloonText">
    <w:name w:val="Balloon Text"/>
    <w:basedOn w:val="Normal"/>
    <w:link w:val="BalloonTextChar"/>
    <w:uiPriority w:val="99"/>
    <w:semiHidden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101</Words>
  <Characters>581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MUSA</cp:lastModifiedBy>
  <cp:revision>3</cp:revision>
  <dcterms:created xsi:type="dcterms:W3CDTF">2012-04-19T05:49:00Z</dcterms:created>
  <dcterms:modified xsi:type="dcterms:W3CDTF">2013-07-08T13:41:00Z</dcterms:modified>
</cp:coreProperties>
</file>